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d2356bb" w14:textId="d2356bb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AB0BBC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F44110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F44110">
              <w:rPr>
                <w:rFonts w:ascii="Arial" w:hAnsi="Arial" w:cs="Arial"/>
              </w:rPr>
              <w:t>5</w:t>
            </w:r>
            <w:r w:rsidRPr="002B6A05" w:rsidR="00340399">
              <w:rPr>
                <w:rFonts w:ascii="Arial" w:hAnsi="Arial" w:cs="Arial"/>
              </w:rPr>
              <w:t>-</w:t>
            </w:r>
            <w:r w:rsidR="00AB0BBC">
              <w:rPr>
                <w:rFonts w:ascii="Arial" w:hAnsi="Arial" w:cs="Arial"/>
              </w:rPr>
              <w:t>13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6E63BD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1674F6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1674F6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4110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F44110" w:rsidP="00F65D4C" w:rsidRDefault="00F4411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44110">
        <w:rPr>
          <w:rFonts w:ascii="Arial" w:hAnsi="Arial" w:eastAsia="Times New Roman" w:cs="Arial"/>
          <w:sz w:val="24"/>
          <w:szCs w:val="24"/>
          <w:lang w:eastAsia="hr-HR"/>
        </w:rPr>
        <w:t>BEGI TRANS j.d.o.o., Goričan, Murska 45, OIB:18795169406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1674F6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474CD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C62C24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62C24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C62C24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C62C24" w:rsidR="00F6104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62C24" w:rsidR="000474CD">
        <w:rPr>
          <w:rFonts w:ascii="Arial" w:hAnsi="Arial" w:eastAsia="Times New Roman" w:cs="Arial"/>
          <w:sz w:val="24"/>
          <w:szCs w:val="24"/>
          <w:lang w:eastAsia="hr-HR"/>
        </w:rPr>
        <w:t>Ivan Bergovec</w:t>
      </w:r>
      <w:r w:rsidRPr="00C62C24" w:rsidR="0057469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4BF0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4BF0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0F4BF0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4BF0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F4BF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0F4BF0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F4BF0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0F4BF0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0F4BF0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0F4BF0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F4BF0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0F4BF0" w:rsidR="00F44110">
        <w:rPr>
          <w:rFonts w:ascii="Arial" w:hAnsi="Arial" w:eastAsia="Times New Roman" w:cs="Arial"/>
          <w:sz w:val="24"/>
          <w:szCs w:val="24"/>
          <w:lang w:eastAsia="hr-HR"/>
        </w:rPr>
        <w:t>BEGI TRANS j.d.o.o., Goričan, Murska 45, OIB:18795169406</w:t>
      </w:r>
      <w:r w:rsidRPr="000F4BF0">
        <w:rPr>
          <w:rFonts w:ascii="Arial" w:hAnsi="Arial" w:cs="Arial"/>
          <w:sz w:val="24"/>
          <w:szCs w:val="24"/>
        </w:rPr>
        <w:t>.</w:t>
      </w:r>
    </w:p>
    <w:p w:rsidRPr="000F4BF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4BF0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4BF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4BF0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Pr="000F4BF0" w:rsidR="000474CD">
        <w:rPr>
          <w:rFonts w:ascii="Arial" w:hAnsi="Arial" w:eastAsia="Times New Roman" w:cs="Arial"/>
          <w:sz w:val="24"/>
          <w:szCs w:val="24"/>
          <w:lang w:eastAsia="hr-HR"/>
        </w:rPr>
        <w:t>Ivan Bergovec</w:t>
      </w:r>
      <w:r w:rsidRPr="000F4BF0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</w:t>
      </w:r>
      <w:r w:rsidRPr="000F4BF0" w:rsidR="004C5BD5">
        <w:rPr>
          <w:rFonts w:ascii="Arial" w:hAnsi="Arial" w:eastAsia="Times New Roman" w:cs="Arial"/>
          <w:sz w:val="24"/>
          <w:szCs w:val="24"/>
          <w:lang w:eastAsia="hr-HR"/>
        </w:rPr>
        <w:t xml:space="preserve">da dužnik i dalje ima namjeru nastaviti s poslovanjem te </w:t>
      </w:r>
      <w:r w:rsidRPr="000F4BF0" w:rsidR="006D704B">
        <w:rPr>
          <w:rFonts w:ascii="Arial" w:hAnsi="Arial" w:eastAsia="Times New Roman" w:cs="Arial"/>
          <w:sz w:val="24"/>
          <w:szCs w:val="24"/>
          <w:lang w:eastAsia="hr-HR"/>
        </w:rPr>
        <w:t xml:space="preserve">podmirivati dugove prema </w:t>
      </w:r>
      <w:r w:rsidRPr="000F4BF0" w:rsidR="004C5BD5">
        <w:rPr>
          <w:rFonts w:ascii="Arial" w:hAnsi="Arial" w:eastAsia="Times New Roman" w:cs="Arial"/>
          <w:sz w:val="24"/>
          <w:szCs w:val="24"/>
          <w:lang w:eastAsia="hr-HR"/>
        </w:rPr>
        <w:t>vjerovnici</w:t>
      </w:r>
      <w:r w:rsidRPr="000F4BF0" w:rsidR="006D704B">
        <w:rPr>
          <w:rFonts w:ascii="Arial" w:hAnsi="Arial" w:eastAsia="Times New Roman" w:cs="Arial"/>
          <w:sz w:val="24"/>
          <w:szCs w:val="24"/>
          <w:lang w:eastAsia="hr-HR"/>
        </w:rPr>
        <w:t>ma zbog kojih je nastupila blokada računa dužnika</w:t>
      </w:r>
      <w:r w:rsidRPr="000F4BF0" w:rsidR="004C5BD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0F4BF0" w:rsidR="0067247E" w:rsidP="00F65D4C" w:rsidRDefault="006724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4BF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4BF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0F4BF0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0F4BF0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0F4BF0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0F4BF0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0F4BF0" w:rsidR="00AB0BBC">
        <w:rPr>
          <w:rFonts w:ascii="Arial" w:hAnsi="Arial" w:eastAsia="Times New Roman" w:cs="Arial"/>
          <w:sz w:val="24"/>
          <w:szCs w:val="24"/>
          <w:lang w:eastAsia="hr-HR"/>
        </w:rPr>
        <w:t>29</w:t>
      </w:r>
      <w:r w:rsidRPr="000F4BF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F4BF0" w:rsidR="00AB0BBC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0F4BF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F4BF0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F4BF0" w:rsidR="000474CD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0F4BF0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0F4BF0" w:rsidR="006D704B">
        <w:rPr>
          <w:rFonts w:ascii="Arial" w:hAnsi="Arial" w:eastAsia="Times New Roman" w:cs="Arial"/>
          <w:sz w:val="24"/>
          <w:szCs w:val="24"/>
          <w:lang w:eastAsia="hr-HR"/>
        </w:rPr>
        <w:t>12.028,49</w:t>
      </w:r>
      <w:r w:rsidRPr="000F4BF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F4BF0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0F4BF0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5C26B6" w:rsidP="00F65D4C" w:rsidRDefault="005C26B6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6D704B" w:rsidP="00F65D4C" w:rsidRDefault="006D704B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6D704B" w:rsidP="00F65D4C" w:rsidRDefault="006D704B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260897" w:rsidP="00260897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ab/>
      </w:r>
    </w:p>
    <w:p w:rsidRPr="002B6A05" w:rsidR="00260897" w:rsidP="00260897" w:rsidRDefault="006D70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260897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260897" w:rsidP="00260897" w:rsidRDefault="0026089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260897" w:rsidP="00260897" w:rsidRDefault="0026089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974B9" w:rsidR="00260897" w:rsidP="00260897" w:rsidRDefault="0026089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260897" w:rsidP="00260897" w:rsidRDefault="0026089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260897" w:rsidP="00260897" w:rsidRDefault="0026089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="00260897" w:rsidP="00260897" w:rsidRDefault="0026089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D704B" w:rsidP="00260897" w:rsidRDefault="006D70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D704B" w:rsidP="00260897" w:rsidRDefault="006D70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60897" w:rsidP="00260897" w:rsidRDefault="0026089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67247E" w:rsidP="00F65D4C" w:rsidRDefault="006724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D704B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6D704B" w:rsidP="00F65D4C" w:rsidRDefault="006D70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D704B" w:rsidP="00F65D4C" w:rsidRDefault="006D70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D704B" w:rsidP="00F65D4C" w:rsidRDefault="006D704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6D704B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6D704B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6D704B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797FF7" w:rsidP="0067247E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2B6A05" w:rsidR="00797FF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5C26B6" w:rsidP="00797FF7" w:rsidRDefault="005C26B6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5C26B6" w:rsidP="00797FF7" w:rsidRDefault="005C26B6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67247E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sectPr w:rsidRPr="002B6A05" w:rsidR="00797FF7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34570" w:rsidP="00501147" w:rsidRDefault="00234570">
      <w:pPr>
        <w:spacing w:after="0" w:line="240" w:lineRule="auto"/>
      </w:pPr>
      <w:r>
        <w:separator/>
      </w:r>
    </w:p>
  </w:endnote>
  <w:endnote w:type="continuationSeparator" w:id="0">
    <w:p w:rsidR="00234570" w:rsidP="00501147" w:rsidRDefault="00234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34570" w:rsidP="00501147" w:rsidRDefault="00234570">
      <w:pPr>
        <w:spacing w:after="0" w:line="240" w:lineRule="auto"/>
      </w:pPr>
      <w:r>
        <w:separator/>
      </w:r>
    </w:p>
  </w:footnote>
  <w:footnote w:type="continuationSeparator" w:id="0">
    <w:p w:rsidR="00234570" w:rsidP="00501147" w:rsidRDefault="00234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F7DA7">
      <w:rPr>
        <w:rFonts w:ascii="Arial" w:hAnsi="Arial" w:cs="Arial"/>
        <w:noProof/>
        <w:sz w:val="24"/>
        <w:szCs w:val="24"/>
      </w:rPr>
      <w:t>Poslovni broj: St-6/2025-13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9F7DA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474CD"/>
    <w:rsid w:val="0006491E"/>
    <w:rsid w:val="000658BC"/>
    <w:rsid w:val="00082860"/>
    <w:rsid w:val="0008663B"/>
    <w:rsid w:val="00086802"/>
    <w:rsid w:val="00087C43"/>
    <w:rsid w:val="000B6F54"/>
    <w:rsid w:val="000C07B1"/>
    <w:rsid w:val="000F4BF0"/>
    <w:rsid w:val="00117901"/>
    <w:rsid w:val="00126B4E"/>
    <w:rsid w:val="00136654"/>
    <w:rsid w:val="00164105"/>
    <w:rsid w:val="001674F6"/>
    <w:rsid w:val="00194888"/>
    <w:rsid w:val="001B70EC"/>
    <w:rsid w:val="001C68C4"/>
    <w:rsid w:val="001D152E"/>
    <w:rsid w:val="001D5D3B"/>
    <w:rsid w:val="001F6DF0"/>
    <w:rsid w:val="002144FF"/>
    <w:rsid w:val="00216EB2"/>
    <w:rsid w:val="00234570"/>
    <w:rsid w:val="002357F3"/>
    <w:rsid w:val="002361B6"/>
    <w:rsid w:val="00237FCE"/>
    <w:rsid w:val="00260897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C26F5"/>
    <w:rsid w:val="003E33EA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C5BD5"/>
    <w:rsid w:val="004D643F"/>
    <w:rsid w:val="004E1C60"/>
    <w:rsid w:val="004F4DBD"/>
    <w:rsid w:val="00501147"/>
    <w:rsid w:val="00521DEA"/>
    <w:rsid w:val="0055446B"/>
    <w:rsid w:val="00557250"/>
    <w:rsid w:val="00574695"/>
    <w:rsid w:val="00597D2F"/>
    <w:rsid w:val="005C0B84"/>
    <w:rsid w:val="005C26B6"/>
    <w:rsid w:val="005E1D89"/>
    <w:rsid w:val="005F3F8F"/>
    <w:rsid w:val="005F5DCE"/>
    <w:rsid w:val="005F633B"/>
    <w:rsid w:val="00640FB4"/>
    <w:rsid w:val="00651E9C"/>
    <w:rsid w:val="00666775"/>
    <w:rsid w:val="0067247E"/>
    <w:rsid w:val="00685195"/>
    <w:rsid w:val="0069332A"/>
    <w:rsid w:val="00693926"/>
    <w:rsid w:val="006974B9"/>
    <w:rsid w:val="006D4300"/>
    <w:rsid w:val="006D5479"/>
    <w:rsid w:val="006D704B"/>
    <w:rsid w:val="006E525B"/>
    <w:rsid w:val="006E63BD"/>
    <w:rsid w:val="006F4B52"/>
    <w:rsid w:val="00701D1D"/>
    <w:rsid w:val="00702B49"/>
    <w:rsid w:val="007231CA"/>
    <w:rsid w:val="00732BCA"/>
    <w:rsid w:val="00737642"/>
    <w:rsid w:val="00741600"/>
    <w:rsid w:val="00755C95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45A10"/>
    <w:rsid w:val="00953F20"/>
    <w:rsid w:val="00957093"/>
    <w:rsid w:val="009610AF"/>
    <w:rsid w:val="0096157B"/>
    <w:rsid w:val="0096563D"/>
    <w:rsid w:val="009752CD"/>
    <w:rsid w:val="00975368"/>
    <w:rsid w:val="009F7DA7"/>
    <w:rsid w:val="00A02D48"/>
    <w:rsid w:val="00A31425"/>
    <w:rsid w:val="00A31587"/>
    <w:rsid w:val="00A317B6"/>
    <w:rsid w:val="00A3382D"/>
    <w:rsid w:val="00A46425"/>
    <w:rsid w:val="00A52BE7"/>
    <w:rsid w:val="00A65E60"/>
    <w:rsid w:val="00A729A1"/>
    <w:rsid w:val="00AA1295"/>
    <w:rsid w:val="00AB0BBC"/>
    <w:rsid w:val="00AE1A74"/>
    <w:rsid w:val="00AF28D9"/>
    <w:rsid w:val="00AF2E80"/>
    <w:rsid w:val="00B00B9A"/>
    <w:rsid w:val="00B14EF1"/>
    <w:rsid w:val="00B367DA"/>
    <w:rsid w:val="00B43087"/>
    <w:rsid w:val="00B43741"/>
    <w:rsid w:val="00B74403"/>
    <w:rsid w:val="00B80733"/>
    <w:rsid w:val="00B92B86"/>
    <w:rsid w:val="00B96C65"/>
    <w:rsid w:val="00BA36FB"/>
    <w:rsid w:val="00BA4B67"/>
    <w:rsid w:val="00BC5568"/>
    <w:rsid w:val="00BD1149"/>
    <w:rsid w:val="00BD7A74"/>
    <w:rsid w:val="00C1030E"/>
    <w:rsid w:val="00C21B7C"/>
    <w:rsid w:val="00C250D8"/>
    <w:rsid w:val="00C449A3"/>
    <w:rsid w:val="00C46640"/>
    <w:rsid w:val="00C470B6"/>
    <w:rsid w:val="00C50709"/>
    <w:rsid w:val="00C520FF"/>
    <w:rsid w:val="00C62C24"/>
    <w:rsid w:val="00C70961"/>
    <w:rsid w:val="00C75631"/>
    <w:rsid w:val="00C827F9"/>
    <w:rsid w:val="00CB0DAC"/>
    <w:rsid w:val="00CB122C"/>
    <w:rsid w:val="00CC6E39"/>
    <w:rsid w:val="00CE3864"/>
    <w:rsid w:val="00CE65AE"/>
    <w:rsid w:val="00CF6122"/>
    <w:rsid w:val="00D228AD"/>
    <w:rsid w:val="00D2579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67247E"/>
    <w:rPr>
      <w:color w:val="0563C1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9F7D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7DA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7DA7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7DA7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7DA7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29. travnja 2025.</izvorni_sadrzaj>
    <derivirana_varijabla naziv="DomainObject.StvarniPocetakDatum_1">29. travnja 2025.</derivirana_varijabla>
  </DomainObject.StvarniPocetakDatum>
  <DomainObject.StvarniZavrsetakDatum>
    <izvorni_sadrzaj>29. travnja 2025.</izvorni_sadrzaj>
    <derivirana_varijabla naziv="DomainObject.StvarniZavrsetakDatum_1">29. travnja 2025.</derivirana_varijabla>
  </DomainObject.StvarniZavrsetakDatum>
  <DomainObject.PlaniraniZavrsetakDatum>
    <izvorni_sadrzaj>29. travnja 2025.</izvorni_sadrzaj>
    <derivirana_varijabla naziv="DomainObject.PlaniraniZavrsetakDatum_1">29. travnja 2025.</derivirana_varijabla>
  </DomainObject.PlaniraniZavrsetakDatum>
  <DomainObject.PlaniraniPocetakDatum>
    <izvorni_sadrzaj>29. travnja 2025.</izvorni_sadrzaj>
    <derivirana_varijabla naziv="DomainObject.PlaniraniPocetakDatum_1">29. travnja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2025.</izvorni_sadrzaj>
    <derivirana_varijabla naziv="DomainObject.Zapisnik.DatumKreiranja_1">29.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St-6/2025-13</izvorni_sadrzaj>
    <derivirana_varijabla naziv="DomainObject.Zapisnik.Oznaka_1">St-6/2025-13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siječnja 2025.</izvorni_sadrzaj>
    <derivirana_varijabla naziv="DomainObject.Predmet.DatumIzradeOptuznogAkta_1">7. siječnja 2025.</derivirana_varijabla>
  </DomainObject.Predmet.DatumIzradeOptuznogAkta>
  <DomainObject.Predmet.DatumIzradeOptuznogAktaFormated>
    <izvorni_sadrzaj>7.1.2025.</izvorni_sadrzaj>
    <derivirana_varijabla naziv="DomainObject.Predmet.DatumIzradeOptuznogAktaFormated_1">7.1.2025.</derivirana_varijabla>
  </DomainObject.Predmet.DatumIzradeOptuznogAktaFormated>
  <DomainObject.Predmet.DatumOsnivanja>
    <izvorni_sadrzaj>8. siječnja 2025.</izvorni_sadrzaj>
    <derivirana_varijabla naziv="DomainObject.Predmet.DatumOsnivanja_1">8.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siječnja 2025.</izvorni_sadrzaj>
    <derivirana_varijabla naziv="DomainObject.Predmet.DatumPrimitkaOptuznogAkta_1">7. siječnja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St-6/2025</izvorni_sadrzaj>
    <derivirana_varijabla naziv="DomainObject.Predmet.OznakaBroj_1">St-6/2025</derivirana_varijabla>
  </DomainObject.Predmet.OznakaBroj>
  <DomainObject.Predmet.OznakaBrojOptuznogAkta>
    <izvorni_sadrzaj>04-06-25-58</izvorni_sadrzaj>
    <derivirana_varijabla naziv="DomainObject.Predmet.OznakaBrojOptuznogAkta_1">04-06-25-58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BEGI TRANS jednostavno društvo s ograničenom odgovornošću za trgovinu i usluge zastupanog po punomoćniku Ivan Bergovec</izvorni_sadrzaj>
    <derivirana_varijabla naziv="DomainObject.Predmet.ProtustrankaFormated_1">  BEGI TRANS jednostavno društvo s ograničenom odgovornošću za trgovinu i usluge zastupanog po punomoćniku Ivan Bergovec</derivirana_varijabla>
  </DomainObject.Predmet.ProtustrankaFormated>
  <DomainObject.Predmet.ProtustrankaFormatedOIB>
    <izvorni_sadrzaj>  BEGI TRANS jednostavno društvo s ograničenom odgovornošću za trgovinu i usluge, OIB 18795169406 zastupanog po punomoćniku Ivan Bergovec</izvorni_sadrzaj>
    <derivirana_varijabla naziv="DomainObject.Predmet.ProtustrankaFormatedOIB_1">  BEGI TRANS jednostavno društvo s ograničenom odgovornošću za trgovinu i usluge, OIB 18795169406 zastupanog po punomoćniku Ivan Bergovec</derivirana_varijabla>
  </DomainObject.Predmet.ProtustrankaFormatedOIB>
  <DomainObject.Predmet.ProtustrankaFormatedWithAdress>
    <izvorni_sadrzaj> BEGI TRANS jednostavno društvo s ograničenom odgovornošću za trgovinu i usluge, Murska 45, 40320 Goričan zastupanog po punomoćniku Ivan Bergovec</izvorni_sadrzaj>
    <derivirana_varijabla naziv="DomainObject.Predmet.ProtustrankaFormatedWithAdress_1"> BEGI TRANS jednostavno društvo s ograničenom odgovornošću za trgovinu i usluge, Murska 45, 40320 Goričan zastupanog po punomoćniku Ivan Bergovec</derivirana_varijabla>
  </DomainObject.Predmet.ProtustrankaFormatedWithAdress>
  <DomainObject.Predmet.ProtustrankaFormatedWithAdressOIB>
    <izvorni_sadrzaj> BEGI TRANS jednostavno društvo s ograničenom odgovornošću za trgovinu i usluge, OIB 18795169406, Murska 45, 40320 Goričan zastupanog po punomoćniku Ivan Bergovec</izvorni_sadrzaj>
    <derivirana_varijabla naziv="DomainObject.Predmet.ProtustrankaFormatedWithAdressOIB_1"> BEGI TRANS jednostavno društvo s ograničenom odgovornošću za trgovinu i usluge, OIB 18795169406, Murska 45, 40320 Goričan zastupanog po punomoćniku Ivan Bergovec</derivirana_varijabla>
  </DomainObject.Predmet.ProtustrankaFormatedWithAdressOIB>
  <DomainObject.Predmet.ProtustrankaWithAdress>
    <izvorni_sadrzaj>BEGI TRANS jednostavno društvo s ograničenom odgovornošću za trgovinu i usluge Murska 45, 40320 Goričan</izvorni_sadrzaj>
    <derivirana_varijabla naziv="DomainObject.Predmet.ProtustrankaWithAdress_1">BEGI TRANS jednostavno društvo s ograničenom odgovornošću za trgovinu i usluge Murska 45, 40320 Goričan</derivirana_varijabla>
  </DomainObject.Predmet.ProtustrankaWithAdress>
  <DomainObject.Predmet.ProtustrankaWithAdressOIB>
    <izvorni_sadrzaj>BEGI TRANS jednostavno društvo s ograničenom odgovornošću za trgovinu i usluge, OIB 18795169406, Murska 45, 40320 Goričan</izvorni_sadrzaj>
    <derivirana_varijabla naziv="DomainObject.Predmet.ProtustrankaWithAdressOIB_1">BEGI TRANS jednostavno društvo s ograničenom odgovornošću za trgovinu i usluge, OIB 18795169406, Murska 45, 40320 Goričan</derivirana_varijabla>
  </DomainObject.Predmet.ProtustrankaWithAdressOIB>
  <DomainObject.Predmet.ProtustrankaNazivFormated>
    <izvorni_sadrzaj>BEGI TRANS jednostavno društvo s ograničenom odgovornošću za trgovinu i usluge</izvorni_sadrzaj>
    <derivirana_varijabla naziv="DomainObject.Predmet.ProtustrankaNazivFormated_1">BEGI TRANS jednostavno društvo s ograničenom odgovornošću za trgovinu i usluge</derivirana_varijabla>
  </DomainObject.Predmet.ProtustrankaNazivFormated>
  <DomainObject.Predmet.ProtustrankaNazivFormatedOIB>
    <izvorni_sadrzaj>BEGI TRANS jednostavno društvo s ograničenom odgovornošću za trgovinu i usluge, OIB 18795169406</izvorni_sadrzaj>
    <derivirana_varijabla naziv="DomainObject.Predmet.ProtustrankaNazivFormatedOIB_1">BEGI TRANS jednostavno društvo s ograničenom odgovornošću za trgovinu i usluge, OIB 18795169406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BEGI TRANS jednostavno društvo s ograničenom odgovornošću za trgovinu i usluge zastupanog po punomoćniku Ivan Bergovec</item>
    </izvorni_sadrzaj>
    <derivirana_varijabla naziv="DomainObject.Predmet.ProtuStrankaListFormated_1">
      <item>BEGI TRANS jednostavno društvo s ograničenom odgovornošću za trgovinu i usluge zastupanog po punomoćniku Ivan Bergovec</item>
    </derivirana_varijabla>
  </DomainObject.Predmet.ProtuStrankaListFormated>
  <DomainObject.Predmet.ProtuStrankaListFormatedOIB>
    <izvorni_sadrzaj>
      <item>BEGI TRANS jednostavno društvo s ograničenom odgovornošću za trgovinu i usluge, OIB 18795169406 zastupanog po punomoćniku Ivan Bergovec</item>
    </izvorni_sadrzaj>
    <derivirana_varijabla naziv="DomainObject.Predmet.ProtuStrankaListFormatedOIB_1">
      <item>BEGI TRANS jednostavno društvo s ograničenom odgovornošću za trgovinu i usluge, OIB 18795169406 zastupanog po punomoćniku Ivan Bergovec</item>
    </derivirana_varijabla>
  </DomainObject.Predmet.ProtuStrankaListFormatedOIB>
  <DomainObject.Predmet.ProtuStrankaListFormatedWithAdress>
    <izvorni_sadrzaj>
      <item>BEGI TRANS jednostavno društvo s ograničenom odgovornošću za trgovinu i usluge, Murska 45, 40320 Goričan zastupanog po punomoćniku Ivan Bergovec</item>
    </izvorni_sadrzaj>
    <derivirana_varijabla naziv="DomainObject.Predmet.ProtuStrankaListFormatedWithAdress_1">
      <item>BEGI TRANS jednostavno društvo s ograničenom odgovornošću za trgovinu i usluge, Murska 45, 40320 Goričan zastupanog po punomoćniku Ivan Bergovec</item>
    </derivirana_varijabla>
  </DomainObject.Predmet.ProtuStrankaListFormatedWithAdress>
  <DomainObject.Predmet.ProtuStrankaListFormatedWithAdressOIB>
    <izvorni_sadrzaj>
      <item>BEGI TRANS jednostavno društvo s ograničenom odgovornošću za trgovinu i usluge, OIB 18795169406, Murska 45, 40320 Goričan zastupanog po punomoćniku Ivan Bergovec</item>
    </izvorni_sadrzaj>
    <derivirana_varijabla naziv="DomainObject.Predmet.ProtuStrankaListFormatedWithAdressOIB_1">
      <item>BEGI TRANS jednostavno društvo s ograničenom odgovornošću za trgovinu i usluge, OIB 18795169406, Murska 45, 40320 Goričan zastupanog po punomoćniku Ivan Bergovec</item>
    </derivirana_varijabla>
  </DomainObject.Predmet.ProtuStrankaListFormatedWithAdressOIB>
  <DomainObject.Predmet.ProtuStrankaListNazivFormated>
    <izvorni_sadrzaj>
      <item>BEGI TRANS jednostavno društvo s ograničenom odgovornošću za trgovinu i usluge</item>
    </izvorni_sadrzaj>
    <derivirana_varijabla naziv="DomainObject.Predmet.ProtuStrankaListNazivFormated_1">
      <item>BEGI TRANS jednostavno društvo s ograničenom odgovornošću za trgovinu i usluge</item>
    </derivirana_varijabla>
  </DomainObject.Predmet.ProtuStrankaListNazivFormated>
  <DomainObject.Predmet.ProtuStrankaListNazivFormatedOIB>
    <izvorni_sadrzaj>
      <item>BEGI TRANS jednostavno društvo s ograničenom odgovornošću za trgovinu i usluge, OIB 18795169406</item>
    </izvorni_sadrzaj>
    <derivirana_varijabla naziv="DomainObject.Predmet.ProtuStrankaListNazivFormatedOIB_1">
      <item>BEGI TRANS jednostavno društvo s ograničenom odgovornošću za trgovinu i usluge, OIB 18795169406</item>
    </derivirana_varijabla>
  </DomainObject.Predmet.ProtuStrankaListNazivFormatedOIB>
  <DomainObject.Predmet.OstaliListFormated>
    <izvorni_sadrzaj>
      <item>Ivan Bergovec punomoćnik sudionika u postupku BEGI TRANS jednostavno društvo s ograničenom odgovornošću za trgovinu i usluge</item>
    </izvorni_sadrzaj>
    <derivirana_varijabla naziv="DomainObject.Predmet.OstaliListFormated_1">
      <item>Ivan Bergovec punomoćnik sudionika u postupku BEGI TRANS jednostavno društvo s ograničenom odgovornošću za trgovinu i usluge</item>
    </derivirana_varijabla>
  </DomainObject.Predmet.OstaliListFormated>
  <DomainObject.Predmet.OstaliListFormatedOIB>
    <izvorni_sadrzaj>
      <item>Ivan Bergovec, OIB 62547544153 punomoćnik sudionika u postupku BEGI TRANS jednostavno društvo s ograničenom odgovornošću za trgovinu i usluge</item>
    </izvorni_sadrzaj>
    <derivirana_varijabla naziv="DomainObject.Predmet.OstaliListFormatedOIB_1">
      <item>Ivan Bergovec, OIB 62547544153 punomoćnik sudionika u postupku BEGI TRANS jednostavno društvo s ograničenom odgovornošću za trgovinu i usluge</item>
    </derivirana_varijabla>
  </DomainObject.Predmet.OstaliListFormatedOIB>
  <DomainObject.Predmet.OstaliListFormatedWithAdress>
    <izvorni_sadrzaj>
      <item>Ivan Bergovec, Murska 45, 40320 Goričan punomoćnik sudionika u postupku BEGI TRANS jednostavno društvo s ograničenom odgovornošću za trgovinu i usluge</item>
    </izvorni_sadrzaj>
    <derivirana_varijabla naziv="DomainObject.Predmet.OstaliListFormatedWithAdress_1">
      <item>Ivan Bergovec, Murska 45, 40320 Goričan punomoćnik sudionika u postupku BEGI TRANS jednostavno društvo s ograničenom odgovornošću za trgovinu i usluge</item>
    </derivirana_varijabla>
  </DomainObject.Predmet.OstaliListFormatedWithAdress>
  <DomainObject.Predmet.OstaliListFormatedWithAdressOIB>
    <izvorni_sadrzaj>
      <item>Ivan Bergovec, OIB 62547544153, Murska 45, 40320 Goričan punomoćnik sudionika u postupku BEGI TRANS jednostavno društvo s ograničenom odgovornošću za trgovinu i usluge</item>
    </izvorni_sadrzaj>
    <derivirana_varijabla naziv="DomainObject.Predmet.OstaliListFormatedWithAdressOIB_1">
      <item>Ivan Bergovec, OIB 62547544153, Murska 45, 40320 Goričan punomoćnik sudionika u postupku BEGI TRANS jednostavno društvo s ograničenom odgovornošću za trgovinu i usluge</item>
    </derivirana_varijabla>
  </DomainObject.Predmet.OstaliListFormatedWithAdressOIB>
  <DomainObject.Predmet.OstaliListNazivFormated>
    <izvorni_sadrzaj>
      <item>Ivan Bergovec</item>
    </izvorni_sadrzaj>
    <derivirana_varijabla naziv="DomainObject.Predmet.OstaliListNazivFormated_1">
      <item>Ivan Bergovec</item>
    </derivirana_varijabla>
  </DomainObject.Predmet.OstaliListNazivFormated>
  <DomainObject.Predmet.OstaliListNazivFormatedOIB>
    <izvorni_sadrzaj>
      <item>Ivan Bergovec, OIB 62547544153</item>
    </izvorni_sadrzaj>
    <derivirana_varijabla naziv="DomainObject.Predmet.OstaliListNazivFormatedOIB_1">
      <item>Ivan Bergovec, OIB 62547544153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travnja 2025.</izvorni_sadrzaj>
    <derivirana_varijabla naziv="DomainObject.Datum_1">29. travnja 2025.</derivirana_varijabla>
  </DomainObject.Datum>
  <DomainObject.PoslovniBrojDokumenta>
    <izvorni_sadrzaj>St-6/2025-13</izvorni_sadrzaj>
    <derivirana_varijabla naziv="DomainObject.PoslovniBrojDokumenta_1">St-6/2025-13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BEGI TRANS jednostavno društvo s ograničenom odgovornošću za trgovinu i usluge</izvorni_sadrzaj>
    <derivirana_varijabla naziv="DomainObject.Predmet.ProtustrankaIDrugi_1">BEGI TRANS jednostavno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BEGI TRANS jednostavno društvo s ograničenom odgovornošću za trgovinu i usluge, OIB 18795169406, Murska 45, 40320 Goričan</izvorni_sadrzaj>
    <derivirana_varijabla naziv="DomainObject.Predmet.ProtustrankaIDrugiAdressOIB_1">BEGI TRANS jednostavno društvo s ograničenom odgovornošću za trgovinu i usluge, OIB 18795169406, Murska 45,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BEGI TRANS jednostavno društvo s ograničenom odgovornošću za trgovinu i usluge</item>
      <item>Financijska agencija</item>
      <item>Ivan Bergovec</item>
    </izvorni_sadrzaj>
    <derivirana_varijabla naziv="DomainObject.Predmet.SudioniciListNaziv_1">
      <item>BEGI TRANS jednostavno društvo s ograničenom odgovornošću za trgovinu i usluge</item>
      <item>Financijska agencija</item>
      <item>Ivan Bergovec</item>
    </derivirana_varijabla>
  </DomainObject.Predmet.SudioniciListNaziv>
  <DomainObject.Predmet.SudioniciListAdressOIB>
    <izvorni_sadrzaj>
      <item>BEGI TRANS jednostavno društvo s ograničenom odgovornošću za trgovinu i usluge, OIB 18795169406, Murska 45,40320 Goričan</item>
      <item>Financijska agencija, OIB 85821130368, A.CESARCA 2,42000 Varaždin</item>
      <item>Ivan Bergovec, OIB 62547544153, Murska 45,40320 Goričan</item>
    </izvorni_sadrzaj>
    <derivirana_varijabla naziv="DomainObject.Predmet.SudioniciListAdressOIB_1">
      <item>BEGI TRANS jednostavno društvo s ograničenom odgovornošću za trgovinu i usluge, OIB 18795169406, Murska 45,40320 Goričan</item>
      <item>Financijska agencija, OIB 85821130368, A.CESARCA 2,42000 Varaždin</item>
      <item>Ivan Bergovec, OIB 62547544153, Murska 45,40320 Goričan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18795169406</item>
      <item>, OIB 85821130368</item>
      <item>, OIB 62547544153</item>
    </izvorni_sadrzaj>
    <derivirana_varijabla naziv="DomainObject.Predmet.SudioniciListNazivOIB_1">
      <item>, OIB 18795169406</item>
      <item>, OIB 85821130368</item>
      <item>, OIB 62547544153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siječnja 2025.</izvorni_sadrzaj>
    <derivirana_varijabla naziv="DomainObject.Predmet.DatumPocetkaProcesa_1">7.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2CE9C-008E-4099-A844-EA74A088F29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257</properties:Words>
  <properties:Characters>1436</properties:Characters>
  <properties:Lines>83</properties:Lines>
  <properties:Paragraphs>32</properties:Paragraphs>
  <properties:TotalTime>110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2025-01-09T09:22:00Z</dcterms:created>
  <dc:creator>Mirjana Mlinarić</dc:creator>
  <cp:lastModifiedBy>Nevenka Vuković</cp:lastModifiedBy>
  <cp:lastPrinted>2025-04-29T08:08:00Z</cp:lastPrinted>
  <dcterms:modified xmlns:xsi="http://www.w3.org/2001/XMLSchema-instance" xsi:type="dcterms:W3CDTF">2025-04-29T08:10:00Z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St-6/2025-13 / Zapisnik - Ročište radi rasprave o uvjetima za otvaranje steč. post. (St-6-25-13 Zapisnik od 29.4.25.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